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C47C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KENTYSSH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BD8963A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07E5FE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0F2095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Begelon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Halstead, Essex(q.v.),</w:t>
      </w:r>
    </w:p>
    <w:p w14:paraId="5861CFC4" w14:textId="77777777" w:rsidR="005B1180" w:rsidRPr="00C253BB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Galyon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Halstead(q.v.).</w:t>
      </w:r>
    </w:p>
    <w:p w14:paraId="3B6C71AA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A5149F8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William Reynold of Sudbury, Suffolk(q.v.),</w:t>
      </w:r>
    </w:p>
    <w:p w14:paraId="2B8F8650" w14:textId="77777777" w:rsidR="005B1180" w:rsidRPr="00117B92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Bryan of Bures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    (ibid.)</w:t>
      </w:r>
    </w:p>
    <w:p w14:paraId="3C206F06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50095A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83A92B" w14:textId="77777777" w:rsidR="005B1180" w:rsidRDefault="005B1180" w:rsidP="005B11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May 2021</w:t>
      </w:r>
    </w:p>
    <w:p w14:paraId="17C56A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94B3" w14:textId="77777777" w:rsidR="005B1180" w:rsidRDefault="005B1180" w:rsidP="009139A6">
      <w:r>
        <w:separator/>
      </w:r>
    </w:p>
  </w:endnote>
  <w:endnote w:type="continuationSeparator" w:id="0">
    <w:p w14:paraId="28BB173F" w14:textId="77777777" w:rsidR="005B1180" w:rsidRDefault="005B11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D1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FE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08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AE842" w14:textId="77777777" w:rsidR="005B1180" w:rsidRDefault="005B1180" w:rsidP="009139A6">
      <w:r>
        <w:separator/>
      </w:r>
    </w:p>
  </w:footnote>
  <w:footnote w:type="continuationSeparator" w:id="0">
    <w:p w14:paraId="02BECF30" w14:textId="77777777" w:rsidR="005B1180" w:rsidRDefault="005B11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6E9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9C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5C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80"/>
    <w:rsid w:val="000666E0"/>
    <w:rsid w:val="002510B7"/>
    <w:rsid w:val="005B118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2FADC"/>
  <w15:chartTrackingRefBased/>
  <w15:docId w15:val="{951A9A13-EAD0-4545-A612-2753381A3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B11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2021-05-27T19:37:00Z</dcterms:created>
  <dcterms:modified xsi:type="dcterms:W3CDTF">2021-05-27T19:38:00Z</dcterms:modified>
</cp:coreProperties>
</file>